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F69" w:rsidRPr="00ED28F9" w:rsidRDefault="001A6F69">
      <w:pPr>
        <w:pStyle w:val="a"/>
        <w:jc w:val="center"/>
        <w:rPr>
          <w:rFonts w:ascii="Times New Roman" w:hAnsi="Times New Roman" w:cs="Times New Roman"/>
        </w:rPr>
      </w:pPr>
      <w:r w:rsidRPr="00ED28F9">
        <w:rPr>
          <w:rFonts w:ascii="Times New Roman" w:hAnsi="Times New Roman" w:cs="Times New Roman"/>
          <w:b/>
          <w:bCs/>
          <w:sz w:val="36"/>
          <w:szCs w:val="36"/>
        </w:rPr>
        <w:t xml:space="preserve">Учебно-методический комплекс  по физике </w:t>
      </w:r>
    </w:p>
    <w:p w:rsidR="001A6F69" w:rsidRPr="00ED28F9" w:rsidRDefault="001A6F69">
      <w:pPr>
        <w:pStyle w:val="a"/>
        <w:jc w:val="center"/>
        <w:rPr>
          <w:rFonts w:ascii="Times New Roman" w:hAnsi="Times New Roman" w:cs="Times New Roman"/>
        </w:rPr>
      </w:pPr>
      <w:r w:rsidRPr="00ED28F9">
        <w:rPr>
          <w:rFonts w:ascii="Times New Roman" w:hAnsi="Times New Roman" w:cs="Times New Roman"/>
          <w:b/>
          <w:bCs/>
          <w:sz w:val="36"/>
          <w:szCs w:val="36"/>
        </w:rPr>
        <w:t>по программе общеобразовательных учреждений на 2013-2014 учебный год</w:t>
      </w:r>
    </w:p>
    <w:p w:rsidR="001A6F69" w:rsidRPr="00ED28F9" w:rsidRDefault="001A6F69">
      <w:pPr>
        <w:pStyle w:val="a"/>
        <w:jc w:val="center"/>
        <w:rPr>
          <w:rFonts w:ascii="Times New Roman" w:hAnsi="Times New Roman" w:cs="Times New Roman"/>
        </w:rPr>
      </w:pPr>
      <w:r w:rsidRPr="00ED28F9">
        <w:rPr>
          <w:rFonts w:ascii="Times New Roman" w:hAnsi="Times New Roman" w:cs="Times New Roman"/>
          <w:b/>
          <w:bCs/>
          <w:sz w:val="36"/>
          <w:szCs w:val="36"/>
        </w:rPr>
        <w:t xml:space="preserve">в МКОУ ЛЕБЕДЁВСКОЙ  СОШ </w:t>
      </w:r>
    </w:p>
    <w:p w:rsidR="001A6F69" w:rsidRPr="00ED28F9" w:rsidRDefault="001A6F69">
      <w:pPr>
        <w:pStyle w:val="a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1209"/>
        <w:gridCol w:w="850"/>
        <w:gridCol w:w="992"/>
        <w:gridCol w:w="851"/>
        <w:gridCol w:w="2990"/>
        <w:gridCol w:w="2680"/>
        <w:gridCol w:w="3118"/>
        <w:gridCol w:w="3338"/>
      </w:tblGrid>
      <w:tr w:rsidR="001A6F69" w:rsidRPr="00ED28F9">
        <w:trPr>
          <w:cantSplit/>
        </w:trPr>
        <w:tc>
          <w:tcPr>
            <w:tcW w:w="12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F69" w:rsidRPr="00ED28F9" w:rsidRDefault="001A6F69">
            <w:pPr>
              <w:pStyle w:val="a"/>
              <w:shd w:val="clear" w:color="auto" w:fill="FFFFFF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Образ.</w:t>
            </w:r>
          </w:p>
          <w:p w:rsidR="001A6F69" w:rsidRPr="00ED28F9" w:rsidRDefault="001A6F69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область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F69" w:rsidRPr="00ED28F9" w:rsidRDefault="001A6F69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F69" w:rsidRPr="00ED28F9" w:rsidRDefault="001A6F69" w:rsidP="00913843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Класс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F69" w:rsidRPr="00ED28F9" w:rsidRDefault="001A6F69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Кол-во </w:t>
            </w:r>
          </w:p>
          <w:p w:rsidR="001A6F69" w:rsidRPr="00ED28F9" w:rsidRDefault="001A6F69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F69" w:rsidRPr="00ED28F9" w:rsidRDefault="001A6F69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Программа</w:t>
            </w:r>
          </w:p>
        </w:tc>
        <w:tc>
          <w:tcPr>
            <w:tcW w:w="2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F69" w:rsidRPr="00ED28F9" w:rsidRDefault="001A6F69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Учебники и учебные пособия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F69" w:rsidRPr="00ED28F9" w:rsidRDefault="001A6F69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Дидактические и методические пособия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F69" w:rsidRPr="00ED28F9" w:rsidRDefault="001A6F69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Мониторинговый инструментарий</w:t>
            </w:r>
          </w:p>
        </w:tc>
      </w:tr>
      <w:tr w:rsidR="001A6F69" w:rsidRPr="00ED28F9">
        <w:trPr>
          <w:cantSplit/>
          <w:trHeight w:val="5473"/>
        </w:trPr>
        <w:tc>
          <w:tcPr>
            <w:tcW w:w="120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F69" w:rsidRPr="00ED28F9" w:rsidRDefault="001A6F69">
            <w:pPr>
              <w:pStyle w:val="a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b/>
                <w:bCs/>
                <w:sz w:val="24"/>
                <w:szCs w:val="24"/>
                <w:eastAsianLayout w:id="457355008" w:vert="1"/>
              </w:rPr>
              <w:t>Естествознание</w:t>
            </w:r>
          </w:p>
          <w:p w:rsidR="001A6F69" w:rsidRPr="00ED28F9" w:rsidRDefault="001A6F69">
            <w:pPr>
              <w:pStyle w:val="a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F69" w:rsidRPr="00ED28F9" w:rsidRDefault="001A6F69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F69" w:rsidRPr="00ED28F9" w:rsidRDefault="001A6F69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F69" w:rsidRPr="00ED28F9" w:rsidRDefault="001A6F69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F69" w:rsidRPr="00ED28F9" w:rsidRDefault="001A6F69">
            <w:pPr>
              <w:pStyle w:val="a2"/>
              <w:jc w:val="both"/>
              <w:rPr>
                <w:rFonts w:ascii="Times New Roman" w:hAnsi="Times New Roman" w:cs="Times New Roman"/>
              </w:rPr>
            </w:pPr>
            <w:r w:rsidRPr="00ED28F9">
              <w:rPr>
                <w:rFonts w:ascii="Times New Roman" w:hAnsi="Times New Roman" w:cs="Times New Roman"/>
                <w:b w:val="0"/>
                <w:bCs w:val="0"/>
              </w:rPr>
              <w:t>Примерные программы среднего /полного/ образования по физике.</w:t>
            </w:r>
          </w:p>
          <w:p w:rsidR="001A6F69" w:rsidRPr="00ED28F9" w:rsidRDefault="001A6F69">
            <w:pPr>
              <w:pStyle w:val="a2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ED28F9">
              <w:rPr>
                <w:rFonts w:ascii="Times New Roman" w:hAnsi="Times New Roman" w:cs="Times New Roman"/>
                <w:b w:val="0"/>
                <w:bCs w:val="0"/>
              </w:rPr>
              <w:t xml:space="preserve">Физика 10-11 классы. Автор программы </w:t>
            </w:r>
          </w:p>
          <w:p w:rsidR="001A6F69" w:rsidRPr="00ED28F9" w:rsidRDefault="001A6F69">
            <w:pPr>
              <w:pStyle w:val="a2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  <w:p w:rsidR="001A6F69" w:rsidRPr="00ED28F9" w:rsidRDefault="001A6F69">
            <w:pPr>
              <w:pStyle w:val="a2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ED28F9">
              <w:rPr>
                <w:rFonts w:ascii="Times New Roman" w:hAnsi="Times New Roman" w:cs="Times New Roman"/>
                <w:b w:val="0"/>
                <w:bCs w:val="0"/>
              </w:rPr>
              <w:t>Г.Я.Мякишев</w:t>
            </w:r>
          </w:p>
          <w:p w:rsidR="001A6F69" w:rsidRPr="00ED28F9" w:rsidRDefault="001A6F69">
            <w:pPr>
              <w:pStyle w:val="a2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ED28F9">
              <w:rPr>
                <w:rFonts w:ascii="Times New Roman" w:hAnsi="Times New Roman" w:cs="Times New Roman"/>
                <w:b w:val="0"/>
                <w:bCs w:val="0"/>
              </w:rPr>
              <w:t>/программы для общеобразовательных учреждений. Физика. Астрономия. 7-11 /составители Ю.И.Дик, В.А.Коровин. - М.: Дрофа, 2011.- 117с.</w:t>
            </w:r>
          </w:p>
        </w:tc>
        <w:tc>
          <w:tcPr>
            <w:tcW w:w="2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F69" w:rsidRPr="00ED28F9" w:rsidRDefault="001A6F69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>Мякишев Г.Я.</w:t>
            </w:r>
          </w:p>
          <w:p w:rsidR="001A6F69" w:rsidRPr="00ED28F9" w:rsidRDefault="001A6F69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 xml:space="preserve"> Физика: учебник  для  10 кл. общеобразоват. учреждений базовый и профильный уровни/ Г.Я Мякишев, Б.Б. Буховцев, Н.Н. Сотский. – М.: Просвещение, 2008.-366с.</w:t>
            </w:r>
          </w:p>
          <w:p w:rsidR="001A6F69" w:rsidRPr="00ED28F9" w:rsidRDefault="001A6F69">
            <w:pPr>
              <w:pStyle w:val="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F69" w:rsidRPr="00ED28F9" w:rsidRDefault="001A6F69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>Марон А.Е.  Физика . 10 класс: дидактические материалы /А.Е. Марон,Е.А.Марон. -М.: Дрофа,2005.-156с.</w:t>
            </w:r>
          </w:p>
          <w:p w:rsidR="001A6F69" w:rsidRPr="00ED28F9" w:rsidRDefault="001A6F69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F69" w:rsidRPr="00ED28F9" w:rsidRDefault="001A6F69">
            <w:pPr>
              <w:pStyle w:val="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>Физика. 10 класс: поурочные планы по учебнику Г.Я. Мякишева,Н.Н.Сотского «Физика.10 класс»/авт.-сост. Г.В. Маркина, С.В.Боброва.-Волград: Учитель,2008.-302с.</w:t>
            </w:r>
          </w:p>
          <w:p w:rsidR="001A6F69" w:rsidRPr="00ED28F9" w:rsidRDefault="001A6F69">
            <w:pPr>
              <w:pStyle w:val="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F69" w:rsidRPr="00ED28F9" w:rsidRDefault="001A6F69">
            <w:pPr>
              <w:pStyle w:val="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>Андрюшечкин С.М. Физика «Конструктор» самостоятельных и контрольных работ. 10-11 классы: пособие для учителей общеобразоват. учреждений/ М.: Просвещение, 2010.-191с.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F69" w:rsidRPr="00ED28F9" w:rsidRDefault="001A6F69">
            <w:pPr>
              <w:pStyle w:val="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_DdeLink__1834_559114155"/>
            <w:bookmarkEnd w:id="0"/>
            <w:r w:rsidRPr="00ED28F9">
              <w:rPr>
                <w:rFonts w:ascii="Times New Roman" w:hAnsi="Times New Roman" w:cs="Times New Roman"/>
                <w:sz w:val="24"/>
                <w:szCs w:val="24"/>
              </w:rPr>
              <w:t>Рымкевич А.П. Физика.</w:t>
            </w:r>
          </w:p>
          <w:p w:rsidR="001A6F69" w:rsidRPr="00ED28F9" w:rsidRDefault="001A6F69">
            <w:pPr>
              <w:pStyle w:val="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>Задачник. 10-11 кл.:пособие для общнобразоват. Учреждений /А.П.Рымкевич.-М.: Дрофа 2008.-188с.</w:t>
            </w:r>
          </w:p>
          <w:p w:rsidR="001A6F69" w:rsidRPr="00ED28F9" w:rsidRDefault="001A6F69">
            <w:pPr>
              <w:pStyle w:val="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F69" w:rsidRPr="00ED28F9" w:rsidRDefault="001A6F69">
            <w:pPr>
              <w:pStyle w:val="a"/>
              <w:jc w:val="both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>А.Е.Марон. Е.А.Марон Опорные конспекты и дифференцированные задачи по физике.10 класс - М.: просвещение, 2007</w:t>
            </w:r>
          </w:p>
          <w:p w:rsidR="001A6F69" w:rsidRPr="00ED28F9" w:rsidRDefault="001A6F69">
            <w:pPr>
              <w:pStyle w:val="a"/>
              <w:jc w:val="both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</w:p>
          <w:p w:rsidR="001A6F69" w:rsidRPr="00ED28F9" w:rsidRDefault="001A6F69" w:rsidP="00B36ADB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F69" w:rsidRPr="00ED28F9" w:rsidRDefault="001A6F69">
            <w:pPr>
              <w:pStyle w:val="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 xml:space="preserve">Кабардин О.Ф. ЕГЭ 2013.Физика. Типовые тестовые задания/ О.Ф.Кабардин, С.И. Кабардина, В.А. Орлов.-М.:Издательство «Экзамен»,2013-224с. . </w:t>
            </w:r>
          </w:p>
        </w:tc>
      </w:tr>
      <w:tr w:rsidR="001A6F69" w:rsidRPr="00ED28F9">
        <w:trPr>
          <w:cantSplit/>
          <w:trHeight w:val="3949"/>
        </w:trPr>
        <w:tc>
          <w:tcPr>
            <w:tcW w:w="120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F69" w:rsidRPr="00ED28F9" w:rsidRDefault="001A6F69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F69" w:rsidRPr="00ED28F9" w:rsidRDefault="001A6F69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F69" w:rsidRPr="00ED28F9" w:rsidRDefault="001A6F69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F69" w:rsidRPr="00ED28F9" w:rsidRDefault="001A6F69">
            <w:pPr>
              <w:pStyle w:val="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F69" w:rsidRPr="00ED28F9" w:rsidRDefault="001A6F69">
            <w:pPr>
              <w:pStyle w:val="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>Примерные программы</w:t>
            </w:r>
            <w:r w:rsidRPr="00ED28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>среднего /полного/</w:t>
            </w:r>
            <w:r w:rsidRPr="00ED28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 xml:space="preserve">   образования по физике,</w:t>
            </w:r>
          </w:p>
          <w:p w:rsidR="001A6F69" w:rsidRPr="00ED28F9" w:rsidRDefault="001A6F69">
            <w:pPr>
              <w:pStyle w:val="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6F69" w:rsidRPr="00ED28F9" w:rsidRDefault="001A6F69">
            <w:pPr>
              <w:pStyle w:val="a2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ED28F9">
              <w:rPr>
                <w:rFonts w:ascii="Times New Roman" w:hAnsi="Times New Roman" w:cs="Times New Roman"/>
                <w:b w:val="0"/>
                <w:bCs w:val="0"/>
              </w:rPr>
              <w:t>Физика 10-11 классы. Автор программы Г.Я.Мякишев</w:t>
            </w:r>
          </w:p>
          <w:p w:rsidR="001A6F69" w:rsidRPr="00ED28F9" w:rsidRDefault="001A6F69" w:rsidP="00913843">
            <w:pPr>
              <w:pStyle w:val="a2"/>
              <w:jc w:val="both"/>
              <w:rPr>
                <w:rFonts w:ascii="Times New Roman" w:hAnsi="Times New Roman" w:cs="Times New Roman"/>
              </w:rPr>
            </w:pPr>
            <w:r w:rsidRPr="00ED28F9">
              <w:rPr>
                <w:rFonts w:ascii="Times New Roman" w:hAnsi="Times New Roman" w:cs="Times New Roman"/>
                <w:b w:val="0"/>
                <w:bCs w:val="0"/>
              </w:rPr>
              <w:t>/программы для общеобразовательных учреждений. Физика. Астрономия. 7-11 /составители Ю.И.Дик, В.А.Коровин. - М.: Дрофа, 2011.- 117с.</w:t>
            </w:r>
          </w:p>
        </w:tc>
        <w:tc>
          <w:tcPr>
            <w:tcW w:w="26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F69" w:rsidRPr="00ED28F9" w:rsidRDefault="001A6F69" w:rsidP="00235919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>Мякишев Г.Я.</w:t>
            </w:r>
          </w:p>
          <w:p w:rsidR="001A6F69" w:rsidRPr="00ED28F9" w:rsidRDefault="001A6F69" w:rsidP="00235919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 xml:space="preserve"> Физика: учебник  для  11 кл. общеобразоват. учреждений базовый и профильный уровни/ Г.Я Мякишев, Б.Б. Буховцев, В.М. Парфентьевой. – М.: Просвещение, 2009.-399с.</w:t>
            </w:r>
          </w:p>
          <w:p w:rsidR="001A6F69" w:rsidRPr="00ED28F9" w:rsidRDefault="001A6F69" w:rsidP="00235919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F69" w:rsidRPr="00ED28F9" w:rsidRDefault="001A6F69" w:rsidP="006649F0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>Марон А.Е.  Физика . 11 класс: дидактические материалы /А.Е. Марон,Е.А.Марон. -М.: Дрофа,2005.-143с.</w:t>
            </w:r>
          </w:p>
          <w:p w:rsidR="001A6F69" w:rsidRPr="00ED28F9" w:rsidRDefault="001A6F69" w:rsidP="006649F0">
            <w:pPr>
              <w:pStyle w:val="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F69" w:rsidRPr="00ED28F9" w:rsidRDefault="001A6F69">
            <w:pPr>
              <w:pStyle w:val="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F69" w:rsidRPr="00ED28F9" w:rsidRDefault="001A6F69">
            <w:pPr>
              <w:pStyle w:val="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F69" w:rsidRPr="00ED28F9" w:rsidRDefault="001A6F69" w:rsidP="006649F0">
            <w:pPr>
              <w:pStyle w:val="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>Андрюшечкин С.М. Физика «Конструктор» самостоятельных и контрольных работ. 10-11 классы: пособие для учителей общеобразоват. учреждений/ М.: Просвещение, 2010.-191с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6F69" w:rsidRPr="00ED28F9" w:rsidRDefault="001A6F69" w:rsidP="00262998">
            <w:pPr>
              <w:pStyle w:val="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>Рымкевич А.П. Физика.</w:t>
            </w:r>
          </w:p>
          <w:p w:rsidR="001A6F69" w:rsidRPr="00ED28F9" w:rsidRDefault="001A6F69" w:rsidP="00262998">
            <w:pPr>
              <w:pStyle w:val="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>Задачник. 10-11 кл.:пособие для общнобразоват. Учреждений /А.П.Рымкевич.-М.: Дрофа 2008.-188с.</w:t>
            </w:r>
          </w:p>
          <w:p w:rsidR="001A6F69" w:rsidRPr="00ED28F9" w:rsidRDefault="001A6F69" w:rsidP="00262998">
            <w:pPr>
              <w:pStyle w:val="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F69" w:rsidRPr="00ED28F9" w:rsidRDefault="001A6F69">
            <w:pPr>
              <w:pStyle w:val="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F69" w:rsidRPr="00ED28F9" w:rsidRDefault="001A6F69">
            <w:pPr>
              <w:pStyle w:val="a"/>
              <w:jc w:val="both"/>
              <w:rPr>
                <w:rFonts w:ascii="Times New Roman" w:hAnsi="Times New Roman" w:cs="Times New Roman"/>
                <w:color w:val="FF6600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color w:val="FF6600"/>
                <w:sz w:val="24"/>
                <w:szCs w:val="24"/>
              </w:rPr>
              <w:t>А.Е.Марон. Е.А.Марон Опорные конспекты и дифференцированные задачи по физике.11 класс - М.: Просвещение, 2008</w:t>
            </w:r>
          </w:p>
          <w:p w:rsidR="001A6F69" w:rsidRPr="00ED28F9" w:rsidRDefault="001A6F69">
            <w:pPr>
              <w:pStyle w:val="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F69" w:rsidRPr="00ED28F9" w:rsidRDefault="001A6F69" w:rsidP="00913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8F9">
              <w:rPr>
                <w:rFonts w:ascii="Times New Roman" w:hAnsi="Times New Roman" w:cs="Times New Roman"/>
                <w:sz w:val="24"/>
                <w:szCs w:val="24"/>
              </w:rPr>
              <w:t>Кабардин О.Ф. ЕГЭ 2013.Физика. Типовые тестовые задания/ О.Ф.Кабардин, С.И. Кабардина, В.А. Орлов.-М.:Издательство «Экзамен»,2013-224с. .</w:t>
            </w:r>
          </w:p>
        </w:tc>
      </w:tr>
    </w:tbl>
    <w:p w:rsidR="001A6F69" w:rsidRPr="00ED28F9" w:rsidRDefault="001A6F69">
      <w:pPr>
        <w:pStyle w:val="a"/>
        <w:rPr>
          <w:rFonts w:ascii="Times New Roman" w:hAnsi="Times New Roman" w:cs="Times New Roman"/>
          <w:sz w:val="24"/>
          <w:szCs w:val="24"/>
        </w:rPr>
      </w:pPr>
    </w:p>
    <w:sectPr w:rsidR="001A6F69" w:rsidRPr="00ED28F9" w:rsidSect="00C717DB">
      <w:pgSz w:w="16838" w:h="11906" w:orient="landscape"/>
      <w:pgMar w:top="567" w:right="567" w:bottom="567" w:left="567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17DB"/>
    <w:rsid w:val="00130586"/>
    <w:rsid w:val="00133262"/>
    <w:rsid w:val="001A6F69"/>
    <w:rsid w:val="00235919"/>
    <w:rsid w:val="00246FBC"/>
    <w:rsid w:val="00262998"/>
    <w:rsid w:val="002965DA"/>
    <w:rsid w:val="002C337C"/>
    <w:rsid w:val="00302364"/>
    <w:rsid w:val="00366F75"/>
    <w:rsid w:val="003B44C1"/>
    <w:rsid w:val="003F45F3"/>
    <w:rsid w:val="004C63EA"/>
    <w:rsid w:val="00587B3A"/>
    <w:rsid w:val="00590D81"/>
    <w:rsid w:val="006121F5"/>
    <w:rsid w:val="006649F0"/>
    <w:rsid w:val="0066583A"/>
    <w:rsid w:val="006E5066"/>
    <w:rsid w:val="007F1628"/>
    <w:rsid w:val="008D77CC"/>
    <w:rsid w:val="00913843"/>
    <w:rsid w:val="00A32747"/>
    <w:rsid w:val="00A3554A"/>
    <w:rsid w:val="00A52784"/>
    <w:rsid w:val="00B36ADB"/>
    <w:rsid w:val="00BE4443"/>
    <w:rsid w:val="00C717DB"/>
    <w:rsid w:val="00DE4534"/>
    <w:rsid w:val="00ED28F9"/>
    <w:rsid w:val="00EE6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0F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Базовый"/>
    <w:uiPriority w:val="99"/>
    <w:rsid w:val="00C717DB"/>
    <w:pPr>
      <w:widowControl w:val="0"/>
      <w:tabs>
        <w:tab w:val="left" w:pos="708"/>
      </w:tabs>
      <w:suppressAutoHyphens/>
      <w:spacing w:line="100" w:lineRule="atLeast"/>
    </w:pPr>
    <w:rPr>
      <w:rFonts w:cs="Calibri"/>
      <w:color w:val="00000A"/>
      <w:sz w:val="20"/>
      <w:szCs w:val="20"/>
    </w:rPr>
  </w:style>
  <w:style w:type="character" w:customStyle="1" w:styleId="a0">
    <w:name w:val="Название Знак"/>
    <w:basedOn w:val="DefaultParagraphFont"/>
    <w:uiPriority w:val="99"/>
    <w:rsid w:val="00C717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-">
    <w:name w:val="Интернет-ссылка"/>
    <w:basedOn w:val="DefaultParagraphFont"/>
    <w:uiPriority w:val="99"/>
    <w:rsid w:val="00C717DB"/>
    <w:rPr>
      <w:rFonts w:cs="Times New Roman"/>
      <w:color w:val="0000FF"/>
      <w:u w:val="single"/>
      <w:lang w:val="ru-RU" w:eastAsia="ru-RU"/>
    </w:rPr>
  </w:style>
  <w:style w:type="paragraph" w:customStyle="1" w:styleId="a1">
    <w:name w:val="Заголовок"/>
    <w:basedOn w:val="a"/>
    <w:next w:val="BodyText"/>
    <w:uiPriority w:val="99"/>
    <w:rsid w:val="00C717DB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BodyText">
    <w:name w:val="Body Text"/>
    <w:basedOn w:val="a"/>
    <w:link w:val="BodyTextChar"/>
    <w:uiPriority w:val="99"/>
    <w:rsid w:val="00C717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32747"/>
    <w:rPr>
      <w:rFonts w:cs="Times New Roman"/>
    </w:rPr>
  </w:style>
  <w:style w:type="paragraph" w:styleId="List">
    <w:name w:val="List"/>
    <w:basedOn w:val="BodyText"/>
    <w:uiPriority w:val="99"/>
    <w:rsid w:val="00C717DB"/>
  </w:style>
  <w:style w:type="paragraph" w:styleId="Title">
    <w:name w:val="Title"/>
    <w:basedOn w:val="a"/>
    <w:link w:val="TitleChar"/>
    <w:uiPriority w:val="99"/>
    <w:qFormat/>
    <w:rsid w:val="00C717DB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A32747"/>
    <w:rPr>
      <w:rFonts w:ascii="Cambria" w:hAnsi="Cambria" w:cs="Cambria"/>
      <w:b/>
      <w:bCs/>
      <w:kern w:val="28"/>
      <w:sz w:val="32"/>
      <w:szCs w:val="32"/>
    </w:rPr>
  </w:style>
  <w:style w:type="paragraph" w:styleId="Index1">
    <w:name w:val="index 1"/>
    <w:basedOn w:val="Normal"/>
    <w:next w:val="Normal"/>
    <w:autoRedefine/>
    <w:uiPriority w:val="99"/>
    <w:semiHidden/>
    <w:rsid w:val="006E5066"/>
    <w:pPr>
      <w:ind w:left="220" w:hanging="220"/>
    </w:pPr>
  </w:style>
  <w:style w:type="paragraph" w:styleId="IndexHeading">
    <w:name w:val="index heading"/>
    <w:basedOn w:val="a"/>
    <w:uiPriority w:val="99"/>
    <w:semiHidden/>
    <w:rsid w:val="00C717DB"/>
    <w:pPr>
      <w:suppressLineNumbers/>
    </w:pPr>
  </w:style>
  <w:style w:type="paragraph" w:customStyle="1" w:styleId="a2">
    <w:name w:val="Заглавие"/>
    <w:basedOn w:val="a"/>
    <w:next w:val="Subtitle"/>
    <w:uiPriority w:val="99"/>
    <w:rsid w:val="00C717DB"/>
    <w:pPr>
      <w:widowControl/>
      <w:jc w:val="center"/>
    </w:pPr>
    <w:rPr>
      <w:b/>
      <w:bCs/>
      <w:sz w:val="24"/>
      <w:szCs w:val="24"/>
    </w:rPr>
  </w:style>
  <w:style w:type="paragraph" w:styleId="Subtitle">
    <w:name w:val="Subtitle"/>
    <w:basedOn w:val="a1"/>
    <w:next w:val="BodyText"/>
    <w:link w:val="SubtitleChar"/>
    <w:uiPriority w:val="99"/>
    <w:qFormat/>
    <w:rsid w:val="00C717DB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32747"/>
    <w:rPr>
      <w:rFonts w:ascii="Cambria" w:hAnsi="Cambria" w:cs="Cambria"/>
      <w:sz w:val="24"/>
      <w:szCs w:val="24"/>
    </w:rPr>
  </w:style>
  <w:style w:type="paragraph" w:styleId="NormalWeb">
    <w:name w:val="Normal (Web)"/>
    <w:basedOn w:val="Normal"/>
    <w:uiPriority w:val="99"/>
    <w:rsid w:val="00B36ADB"/>
    <w:pPr>
      <w:spacing w:before="100" w:beforeAutospacing="1" w:after="100" w:afterAutospacing="1" w:line="240" w:lineRule="auto"/>
    </w:pPr>
    <w:rPr>
      <w:rFonts w:ascii="Verdana" w:hAnsi="Verdana" w:cs="Verdana"/>
      <w:color w:val="333333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2</Pages>
  <Words>389</Words>
  <Characters>2221</Characters>
  <Application>Microsoft Office Outlook</Application>
  <DocSecurity>0</DocSecurity>
  <Lines>0</Lines>
  <Paragraphs>0</Paragraphs>
  <ScaleCrop>false</ScaleCrop>
  <Company>школа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ученик</cp:lastModifiedBy>
  <cp:revision>9</cp:revision>
  <cp:lastPrinted>2013-11-08T04:46:00Z</cp:lastPrinted>
  <dcterms:created xsi:type="dcterms:W3CDTF">2011-04-25T02:47:00Z</dcterms:created>
  <dcterms:modified xsi:type="dcterms:W3CDTF">2013-11-08T04:47:00Z</dcterms:modified>
</cp:coreProperties>
</file>